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306B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306BB">
              <w:rPr>
                <w:b/>
                <w:sz w:val="26"/>
                <w:szCs w:val="26"/>
                <w:lang w:val="en-US"/>
              </w:rPr>
              <w:t>203C_036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306BB" w:rsidRDefault="003B5F0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8306BB">
              <w:rPr>
                <w:b/>
                <w:sz w:val="26"/>
                <w:szCs w:val="26"/>
                <w:lang w:val="en-US"/>
              </w:rPr>
              <w:t>2067450</w:t>
            </w:r>
            <w:r w:rsidR="00C44B8B" w:rsidRPr="008306B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25753">
        <w:rPr>
          <w:b/>
          <w:sz w:val="26"/>
          <w:szCs w:val="26"/>
        </w:rPr>
        <w:t>(</w:t>
      </w:r>
      <w:r w:rsidR="001365BF">
        <w:rPr>
          <w:b/>
          <w:sz w:val="26"/>
          <w:szCs w:val="26"/>
        </w:rPr>
        <w:t>Траверса В</w:t>
      </w:r>
      <w:r w:rsidR="003B5F09" w:rsidRPr="00021D97">
        <w:rPr>
          <w:b/>
          <w:sz w:val="26"/>
          <w:szCs w:val="26"/>
        </w:rPr>
        <w:t>1</w:t>
      </w:r>
      <w:r w:rsidR="005152FA">
        <w:rPr>
          <w:b/>
          <w:sz w:val="26"/>
          <w:szCs w:val="26"/>
        </w:rPr>
        <w:t>с</w:t>
      </w:r>
      <w:r w:rsidR="003B5F09" w:rsidRPr="00021D97">
        <w:rPr>
          <w:b/>
          <w:sz w:val="26"/>
          <w:szCs w:val="26"/>
        </w:rPr>
        <w:t xml:space="preserve"> 3.407.1-163.1-11</w:t>
      </w:r>
      <w:r w:rsidR="00725753">
        <w:rPr>
          <w:b/>
          <w:sz w:val="26"/>
          <w:szCs w:val="26"/>
        </w:rPr>
        <w:t>)</w:t>
      </w:r>
      <w:r w:rsidR="00BD1DB1" w:rsidRPr="00BD1DB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D1DB1">
        <w:rPr>
          <w:b/>
          <w:sz w:val="26"/>
          <w:szCs w:val="26"/>
          <w:u w:val="single"/>
        </w:rPr>
        <w:t>203</w:t>
      </w:r>
      <w:r w:rsidR="00F115B9" w:rsidRPr="00BD1DB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021D97">
        <w:rPr>
          <w:sz w:val="24"/>
          <w:szCs w:val="24"/>
        </w:rPr>
        <w:t xml:space="preserve"> </w:t>
      </w:r>
      <w:bookmarkStart w:id="2" w:name="Поле4"/>
      <w:r w:rsidR="00021D97" w:rsidRPr="00021D97">
        <w:rPr>
          <w:sz w:val="24"/>
          <w:szCs w:val="24"/>
        </w:rPr>
        <w:t>Т</w:t>
      </w:r>
      <w:r w:rsidR="001365BF">
        <w:rPr>
          <w:sz w:val="24"/>
          <w:szCs w:val="24"/>
        </w:rPr>
        <w:t xml:space="preserve">ипового проекта </w:t>
      </w:r>
      <w:r w:rsidR="003B5F09" w:rsidRPr="00021D97">
        <w:rPr>
          <w:sz w:val="24"/>
          <w:szCs w:val="24"/>
        </w:rPr>
        <w:t>3.407.1-163.1-11</w:t>
      </w:r>
      <w:r w:rsidR="0073431B" w:rsidRPr="00021D97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E4919" w:rsidRDefault="003E4919" w:rsidP="003E49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E4919" w:rsidRDefault="003E4919" w:rsidP="003E49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4919" w:rsidRDefault="003E4919" w:rsidP="003E49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E4919" w:rsidRDefault="003E4919" w:rsidP="003E491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E4919" w:rsidRDefault="003E4919" w:rsidP="003E491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4919" w:rsidRDefault="003E4919" w:rsidP="003E49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E4919" w:rsidRDefault="001365BF" w:rsidP="003E491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BD1DB1" w:rsidRPr="00021D97">
        <w:rPr>
          <w:sz w:val="24"/>
          <w:szCs w:val="24"/>
        </w:rPr>
        <w:t>3.407.1-163.1-11</w:t>
      </w:r>
      <w:r w:rsidR="003E4919">
        <w:rPr>
          <w:sz w:val="26"/>
          <w:szCs w:val="26"/>
        </w:rPr>
        <w:t>;</w:t>
      </w:r>
    </w:p>
    <w:p w:rsidR="003E4919" w:rsidRDefault="003E4919" w:rsidP="003E491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E4919" w:rsidRDefault="003E4919" w:rsidP="003E49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E4919" w:rsidRDefault="003E4919" w:rsidP="003E491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E4919" w:rsidRDefault="003E4919" w:rsidP="003E491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3E4919" w:rsidRDefault="003E4919" w:rsidP="003E4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E4919" w:rsidRDefault="003E4919" w:rsidP="003E49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E4919" w:rsidRDefault="003E4919" w:rsidP="003E49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E4919" w:rsidRDefault="003E4919" w:rsidP="00BD1DB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E4919" w:rsidRDefault="003E4919" w:rsidP="003E4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E4919" w:rsidRDefault="003E4919" w:rsidP="003E49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1365BF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ADC" w:rsidRDefault="00466ADC">
      <w:r>
        <w:separator/>
      </w:r>
    </w:p>
  </w:endnote>
  <w:endnote w:type="continuationSeparator" w:id="0">
    <w:p w:rsidR="00466ADC" w:rsidRDefault="0046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ADC" w:rsidRDefault="00466ADC">
      <w:r>
        <w:separator/>
      </w:r>
    </w:p>
  </w:footnote>
  <w:footnote w:type="continuationSeparator" w:id="0">
    <w:p w:rsidR="00466ADC" w:rsidRDefault="00466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5E629E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0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D97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775F0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5B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57868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5F09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919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6ADC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2FA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753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A63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35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6BB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01A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FC3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1DB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22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8E3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38EB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7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0BA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B2573-9924-49A0-90FA-CD5ADAE49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BBBA0-E376-440A-978B-F6B44B2B2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A1B2F-1172-4A52-9FC7-DA94C30070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EFC6D54-C97C-44C6-A8A0-9FE9A21E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2015-05-05T08:44:00Z</cp:lastPrinted>
  <dcterms:created xsi:type="dcterms:W3CDTF">2019-06-10T13:02:00Z</dcterms:created>
  <dcterms:modified xsi:type="dcterms:W3CDTF">2019-06-10T13:02:00Z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